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DE1440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F68FC" w:rsidRPr="00AF68FC">
        <w:rPr>
          <w:rFonts w:ascii="Arial" w:hAnsi="Arial" w:cs="Arial"/>
          <w:b/>
          <w:sz w:val="24"/>
          <w:szCs w:val="24"/>
        </w:rPr>
        <w:t>RP-223341</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CE2FD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0F28" w:rsidRPr="00AF68FC">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40F28" w14:paraId="472D63C4"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41E95F44" w14:textId="77777777" w:rsidR="00B40F28" w:rsidRDefault="00B40F28">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30F87857" w14:textId="77777777" w:rsidR="00B40F28" w:rsidRDefault="00B40F28">
            <w:pPr>
              <w:tabs>
                <w:tab w:val="left" w:pos="567"/>
              </w:tabs>
              <w:spacing w:after="0"/>
              <w:rPr>
                <w:rFonts w:ascii="Arial" w:hAnsi="Arial" w:cs="Arial"/>
              </w:rPr>
            </w:pPr>
            <w:r>
              <w:rPr>
                <w:rFonts w:ascii="Arial" w:hAnsi="Arial" w:cs="Arial"/>
              </w:rPr>
              <w:t>Introduction of additional 6GHz NR licensed bands</w:t>
            </w:r>
          </w:p>
        </w:tc>
      </w:tr>
      <w:tr w:rsidR="00B40F28" w14:paraId="736880EE"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33593EF4" w14:textId="77777777" w:rsidR="00B40F28" w:rsidRDefault="00B40F28">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01D0EDF0" w14:textId="77777777" w:rsidR="00B40F28" w:rsidRDefault="00B40F28">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4744B4C1" w14:textId="77777777" w:rsidR="00B40F28" w:rsidRDefault="00B40F28">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31D71C2B" w14:textId="77777777" w:rsidR="00B40F28" w:rsidRDefault="00B40F2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460761D" w14:textId="77777777" w:rsidR="00B40F28" w:rsidRDefault="00B40F28">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239FFDDE" w14:textId="77777777" w:rsidR="00B40F28" w:rsidRDefault="00B40F28">
            <w:pPr>
              <w:tabs>
                <w:tab w:val="left" w:pos="567"/>
              </w:tabs>
              <w:spacing w:after="0"/>
              <w:rPr>
                <w:rFonts w:ascii="Arial" w:hAnsi="Arial" w:cs="Arial"/>
              </w:rPr>
            </w:pPr>
            <w:r>
              <w:rPr>
                <w:rFonts w:ascii="Arial" w:hAnsi="Arial" w:cs="Arial"/>
              </w:rPr>
              <w:t>Performance part:</w:t>
            </w:r>
          </w:p>
          <w:p w14:paraId="4BDB047D" w14:textId="77777777" w:rsidR="00B40F28" w:rsidRDefault="00B40F28">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2C481D42" w14:textId="77777777" w:rsidR="00B40F28" w:rsidRDefault="00B40F28">
            <w:pPr>
              <w:tabs>
                <w:tab w:val="left" w:pos="567"/>
              </w:tabs>
              <w:spacing w:after="0"/>
              <w:rPr>
                <w:rFonts w:ascii="Arial" w:hAnsi="Arial" w:cs="Arial"/>
              </w:rPr>
            </w:pPr>
            <w:r>
              <w:rPr>
                <w:rFonts w:ascii="Arial" w:hAnsi="Arial" w:cs="Arial"/>
              </w:rPr>
              <w:t>Testing part:</w:t>
            </w:r>
          </w:p>
          <w:p w14:paraId="65972B64" w14:textId="77777777" w:rsidR="00B40F28" w:rsidRDefault="00B40F28">
            <w:pPr>
              <w:tabs>
                <w:tab w:val="left" w:pos="567"/>
              </w:tabs>
              <w:spacing w:after="0"/>
              <w:rPr>
                <w:rFonts w:ascii="Arial" w:hAnsi="Arial" w:cs="Arial"/>
                <w:lang w:eastAsia="ja-JP"/>
              </w:rPr>
            </w:pPr>
            <w:r>
              <w:rPr>
                <w:rFonts w:ascii="Arial" w:hAnsi="Arial" w:cs="Arial"/>
                <w:lang w:eastAsia="ja-JP"/>
              </w:rPr>
              <w:t>No</w:t>
            </w:r>
          </w:p>
        </w:tc>
      </w:tr>
      <w:tr w:rsidR="00B40F28" w14:paraId="4F022D25"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0B270FFE" w14:textId="77777777" w:rsidR="00B40F28" w:rsidRDefault="00B40F28">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49D3B8B" w14:textId="77777777" w:rsidR="00B40F28" w:rsidRDefault="00B40F28">
            <w:pPr>
              <w:tabs>
                <w:tab w:val="left" w:pos="567"/>
              </w:tabs>
              <w:spacing w:after="0"/>
              <w:rPr>
                <w:rFonts w:ascii="Arial" w:hAnsi="Arial" w:cs="Arial"/>
              </w:rPr>
            </w:pPr>
            <w:r>
              <w:rPr>
                <w:rFonts w:ascii="Arial" w:hAnsi="Arial" w:cs="Arial"/>
              </w:rPr>
              <w:t>NR_6GHz_add_bands</w:t>
            </w:r>
          </w:p>
        </w:tc>
      </w:tr>
      <w:tr w:rsidR="00B40F28" w14:paraId="5277ECD8"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218AC2C7" w14:textId="77777777" w:rsidR="00B40F28" w:rsidRDefault="00B40F28">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635F1A11" w14:textId="77777777" w:rsidR="00B40F28" w:rsidRDefault="00B40F28">
            <w:pPr>
              <w:tabs>
                <w:tab w:val="left" w:pos="567"/>
              </w:tabs>
              <w:spacing w:after="0"/>
              <w:rPr>
                <w:rFonts w:ascii="Arial" w:hAnsi="Arial" w:cs="Arial"/>
                <w:lang w:eastAsia="ja-JP"/>
              </w:rPr>
            </w:pPr>
            <w:r>
              <w:rPr>
                <w:rFonts w:ascii="Arial" w:hAnsi="Arial" w:cs="Arial"/>
                <w:lang w:eastAsia="ja-JP"/>
              </w:rPr>
              <w:t>960098</w:t>
            </w:r>
          </w:p>
        </w:tc>
      </w:tr>
      <w:tr w:rsidR="00B40F28" w14:paraId="6372AC0C"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5DC5FF2C" w14:textId="77777777" w:rsidR="00B40F28" w:rsidRDefault="00B40F2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0FDB199F" w14:textId="458E1837" w:rsidR="00B40F28" w:rsidRDefault="00B40F28">
            <w:pPr>
              <w:tabs>
                <w:tab w:val="left" w:pos="567"/>
              </w:tabs>
              <w:spacing w:after="0"/>
              <w:rPr>
                <w:rFonts w:ascii="Arial" w:eastAsia="Yu Mincho" w:hAnsi="Arial" w:cs="Arial"/>
                <w:color w:val="FF9201"/>
                <w:kern w:val="2"/>
                <w:sz w:val="21"/>
                <w:szCs w:val="22"/>
                <w:lang w:val="en-US" w:eastAsia="ja-JP"/>
              </w:rPr>
            </w:pPr>
            <w:r w:rsidRPr="00B40F28">
              <w:rPr>
                <w:rFonts w:ascii="Arial" w:hAnsi="Arial" w:cs="Arial"/>
                <w:lang w:eastAsia="ja-JP"/>
              </w:rPr>
              <w:t>RP-222498</w:t>
            </w:r>
          </w:p>
        </w:tc>
      </w:tr>
      <w:tr w:rsidR="00B40F28" w14:paraId="1F7DA33B"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413F268B" w14:textId="77777777" w:rsidR="00B40F28" w:rsidRDefault="00B40F28">
            <w:pPr>
              <w:tabs>
                <w:tab w:val="left" w:pos="567"/>
              </w:tabs>
              <w:spacing w:after="0"/>
              <w:rPr>
                <w:rFonts w:ascii="Arial" w:hAnsi="Arial" w:cs="Arial"/>
                <w:b/>
              </w:rPr>
            </w:pPr>
            <w:r>
              <w:rPr>
                <w:rFonts w:ascii="Arial" w:hAnsi="Arial" w:cs="Arial"/>
                <w:b/>
              </w:rPr>
              <w:t>Target Completion Date</w:t>
            </w:r>
          </w:p>
          <w:p w14:paraId="2EB688B3" w14:textId="77777777" w:rsidR="00B40F28" w:rsidRDefault="00B40F28">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2BA70B94" w14:textId="77777777" w:rsidR="00B40F28" w:rsidRDefault="00B40F28">
            <w:pPr>
              <w:tabs>
                <w:tab w:val="left" w:pos="567"/>
              </w:tabs>
              <w:spacing w:after="0"/>
              <w:rPr>
                <w:rFonts w:ascii="Arial" w:hAnsi="Arial" w:cs="Arial"/>
                <w:lang w:eastAsia="ja-JP"/>
              </w:rPr>
            </w:pPr>
            <w:r>
              <w:rPr>
                <w:rFonts w:ascii="Arial" w:hAnsi="Arial" w:cs="Arial"/>
                <w:lang w:eastAsia="ja-JP"/>
              </w:rPr>
              <w:t xml:space="preserve">Study Item: </w:t>
            </w:r>
          </w:p>
          <w:p w14:paraId="4273EA5B" w14:textId="77777777" w:rsidR="00B40F28" w:rsidRDefault="00B40F28">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3F28ABC" w14:textId="77777777" w:rsidR="00B40F28" w:rsidRDefault="00B40F28">
            <w:pPr>
              <w:tabs>
                <w:tab w:val="left" w:pos="567"/>
              </w:tabs>
              <w:spacing w:after="0"/>
              <w:rPr>
                <w:rFonts w:ascii="Arial" w:hAnsi="Arial" w:cs="Arial"/>
                <w:lang w:eastAsia="ja-JP"/>
              </w:rPr>
            </w:pPr>
            <w:r>
              <w:rPr>
                <w:rFonts w:ascii="Arial" w:hAnsi="Arial" w:cs="Arial"/>
                <w:lang w:eastAsia="ja-JP"/>
              </w:rPr>
              <w:t xml:space="preserve">Core part: </w:t>
            </w:r>
          </w:p>
          <w:p w14:paraId="3AC13ACB" w14:textId="77777777" w:rsidR="00B40F28" w:rsidRDefault="00B40F28">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21F95830" w14:textId="77777777" w:rsidR="00B40F28" w:rsidRDefault="00B40F28">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5B8E620" w14:textId="77777777" w:rsidR="00B40F28" w:rsidRDefault="00B40F28">
            <w:pPr>
              <w:tabs>
                <w:tab w:val="left" w:pos="567"/>
              </w:tabs>
              <w:spacing w:after="0"/>
              <w:rPr>
                <w:rFonts w:ascii="Arial" w:hAnsi="Arial" w:cs="Arial"/>
                <w:lang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51615EC6" w14:textId="77777777" w:rsidR="00B40F28" w:rsidRDefault="00B40F28">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B40F28" w14:paraId="4D6EF50A" w14:textId="77777777" w:rsidTr="00B40F28">
        <w:tc>
          <w:tcPr>
            <w:tcW w:w="2436" w:type="dxa"/>
            <w:tcBorders>
              <w:top w:val="single" w:sz="4" w:space="0" w:color="auto"/>
              <w:left w:val="single" w:sz="4" w:space="0" w:color="auto"/>
              <w:bottom w:val="single" w:sz="4" w:space="0" w:color="auto"/>
              <w:right w:val="single" w:sz="4" w:space="0" w:color="auto"/>
            </w:tcBorders>
            <w:hideMark/>
          </w:tcPr>
          <w:p w14:paraId="31EBC4FC" w14:textId="77777777" w:rsidR="00B40F28" w:rsidRDefault="00B40F28">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3CF0B404" w14:textId="77777777" w:rsidR="00B40F28" w:rsidRDefault="00B40F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936C754" w14:textId="77777777" w:rsidR="00B40F28" w:rsidRDefault="00B40F28">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4589E577" w14:textId="77777777" w:rsidR="00B40F28" w:rsidRDefault="00B40F28">
            <w:pPr>
              <w:tabs>
                <w:tab w:val="left" w:pos="567"/>
              </w:tabs>
              <w:spacing w:after="0"/>
              <w:rPr>
                <w:rFonts w:ascii="Arial" w:hAnsi="Arial" w:cs="Arial"/>
                <w:lang w:eastAsia="ja-JP"/>
              </w:rPr>
            </w:pPr>
            <w:r>
              <w:rPr>
                <w:rFonts w:ascii="Arial" w:hAnsi="Arial" w:cs="Arial"/>
                <w:lang w:eastAsia="ja-JP"/>
              </w:rPr>
              <w:t xml:space="preserve">Core part: </w:t>
            </w:r>
          </w:p>
          <w:p w14:paraId="5634DB20" w14:textId="77777777" w:rsidR="00B40F28" w:rsidRDefault="00B40F28">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44C72CBF" w14:textId="77777777" w:rsidR="00B40F28" w:rsidRDefault="00B40F28">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80C783A" w14:textId="77777777" w:rsidR="00B40F28" w:rsidRDefault="00B40F28">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016CFE93" w14:textId="77777777" w:rsidR="00B40F28" w:rsidRDefault="00B40F28">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4833ECEE" w14:textId="77777777" w:rsidR="00B40F28" w:rsidRDefault="00B40F28" w:rsidP="000D17BC">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B40F28" w14:paraId="11B154D4" w14:textId="77777777" w:rsidTr="00B40F28">
        <w:tc>
          <w:tcPr>
            <w:tcW w:w="2751" w:type="dxa"/>
            <w:gridSpan w:val="2"/>
            <w:tcBorders>
              <w:top w:val="single" w:sz="4" w:space="0" w:color="auto"/>
              <w:left w:val="single" w:sz="4" w:space="0" w:color="auto"/>
              <w:bottom w:val="single" w:sz="4" w:space="0" w:color="auto"/>
              <w:right w:val="single" w:sz="4" w:space="0" w:color="auto"/>
            </w:tcBorders>
            <w:hideMark/>
          </w:tcPr>
          <w:p w14:paraId="2CB19232" w14:textId="77777777" w:rsidR="00B40F28" w:rsidRDefault="00B40F28">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33424DD9" w14:textId="77777777" w:rsidR="00B40F28" w:rsidRDefault="00B40F28">
            <w:pPr>
              <w:tabs>
                <w:tab w:val="left" w:pos="567"/>
              </w:tabs>
              <w:spacing w:after="0"/>
              <w:rPr>
                <w:rFonts w:ascii="Arial" w:hAnsi="Arial" w:cs="Arial"/>
                <w:color w:val="FF0000"/>
              </w:rPr>
            </w:pPr>
            <w:r>
              <w:rPr>
                <w:rFonts w:ascii="Arial" w:eastAsiaTheme="minorEastAsia" w:hAnsi="Arial" w:cs="Arial"/>
                <w:lang w:eastAsia="zh-CN"/>
              </w:rPr>
              <w:t>R4</w:t>
            </w:r>
          </w:p>
        </w:tc>
      </w:tr>
      <w:tr w:rsidR="00B40F28" w14:paraId="5C031E19" w14:textId="77777777" w:rsidTr="00B40F28">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5B0FF812" w14:textId="77777777" w:rsidR="00B40F28" w:rsidRDefault="00B40F28">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0EACA714" w14:textId="77777777" w:rsidR="00B40F28" w:rsidRDefault="00B40F28">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10926A42" w14:textId="77777777" w:rsidR="00B40F28" w:rsidRDefault="00B40F28">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B40F28" w14:paraId="6190CB26" w14:textId="77777777" w:rsidTr="00B40F28">
        <w:tc>
          <w:tcPr>
            <w:tcW w:w="0" w:type="auto"/>
            <w:vMerge/>
            <w:tcBorders>
              <w:top w:val="single" w:sz="4" w:space="0" w:color="auto"/>
              <w:left w:val="single" w:sz="4" w:space="0" w:color="auto"/>
              <w:bottom w:val="single" w:sz="4" w:space="0" w:color="auto"/>
              <w:right w:val="single" w:sz="4" w:space="0" w:color="auto"/>
            </w:tcBorders>
            <w:vAlign w:val="center"/>
            <w:hideMark/>
          </w:tcPr>
          <w:p w14:paraId="7EA680CA" w14:textId="77777777" w:rsidR="00B40F28" w:rsidRDefault="00B40F28">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54A7D22C" w14:textId="77777777" w:rsidR="00B40F28" w:rsidRDefault="00B40F28">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4536C783" w14:textId="77777777" w:rsidR="00B40F28" w:rsidRDefault="00B40F28">
            <w:pPr>
              <w:tabs>
                <w:tab w:val="left" w:pos="567"/>
              </w:tabs>
              <w:spacing w:after="0"/>
              <w:rPr>
                <w:rFonts w:ascii="Arial" w:hAnsi="Arial" w:cs="Arial"/>
                <w:lang w:eastAsia="ja-JP"/>
              </w:rPr>
            </w:pPr>
            <w:r>
              <w:rPr>
                <w:rFonts w:ascii="Arial" w:hAnsi="Arial" w:cs="Arial"/>
                <w:lang w:eastAsia="zh-CN"/>
              </w:rPr>
              <w:t>Huawei, Ericsson, Nokia, ZTE Corporation</w:t>
            </w:r>
          </w:p>
        </w:tc>
      </w:tr>
      <w:tr w:rsidR="00B40F28" w14:paraId="7DB190BF" w14:textId="77777777" w:rsidTr="00B40F28">
        <w:tc>
          <w:tcPr>
            <w:tcW w:w="0" w:type="auto"/>
            <w:vMerge/>
            <w:tcBorders>
              <w:top w:val="single" w:sz="4" w:space="0" w:color="auto"/>
              <w:left w:val="single" w:sz="4" w:space="0" w:color="auto"/>
              <w:bottom w:val="single" w:sz="4" w:space="0" w:color="auto"/>
              <w:right w:val="single" w:sz="4" w:space="0" w:color="auto"/>
            </w:tcBorders>
            <w:vAlign w:val="center"/>
            <w:hideMark/>
          </w:tcPr>
          <w:p w14:paraId="0ACE537D" w14:textId="77777777" w:rsidR="00B40F28" w:rsidRDefault="00B40F28">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28659E5B" w14:textId="77777777" w:rsidR="00B40F28" w:rsidRDefault="00B40F28">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5D78C885" w14:textId="77777777" w:rsidR="00B40F28" w:rsidRDefault="008927BC">
            <w:pPr>
              <w:tabs>
                <w:tab w:val="left" w:pos="567"/>
              </w:tabs>
              <w:spacing w:after="0"/>
              <w:rPr>
                <w:rFonts w:ascii="Arial" w:hAnsi="Arial" w:cs="Arial"/>
              </w:rPr>
            </w:pPr>
            <w:hyperlink r:id="rId7" w:history="1">
              <w:r w:rsidR="00B40F28">
                <w:rPr>
                  <w:rStyle w:val="ad"/>
                  <w:rFonts w:ascii="Arial" w:hAnsi="Arial" w:cs="Arial"/>
                  <w:lang w:eastAsia="zh-CN"/>
                </w:rPr>
                <w:t>liuliehai@huawei.com</w:t>
              </w:r>
            </w:hyperlink>
            <w:r w:rsidR="00B40F28">
              <w:rPr>
                <w:rFonts w:ascii="Arial" w:hAnsi="Arial" w:cs="Arial"/>
                <w:lang w:eastAsia="zh-CN"/>
              </w:rPr>
              <w:t xml:space="preserve">, </w:t>
            </w:r>
            <w:hyperlink r:id="rId8" w:history="1">
              <w:r w:rsidR="00B40F28">
                <w:rPr>
                  <w:rStyle w:val="ad"/>
                  <w:rFonts w:ascii="Arial" w:hAnsi="Arial" w:cs="Arial"/>
                  <w:lang w:eastAsia="zh-CN"/>
                </w:rPr>
                <w:t>dominique.everaere@ericsson.com</w:t>
              </w:r>
            </w:hyperlink>
            <w:r w:rsidR="00B40F28">
              <w:rPr>
                <w:rStyle w:val="ad"/>
                <w:rFonts w:ascii="Arial" w:hAnsi="Arial" w:cs="Arial"/>
                <w:lang w:eastAsia="zh-CN"/>
              </w:rPr>
              <w:t xml:space="preserve">, </w:t>
            </w:r>
            <w:hyperlink r:id="rId9" w:history="1">
              <w:r w:rsidR="00B40F28">
                <w:rPr>
                  <w:rStyle w:val="ad"/>
                  <w:rFonts w:ascii="Arial" w:hAnsi="Arial" w:cs="Arial"/>
                  <w:lang w:eastAsia="zh-CN"/>
                </w:rPr>
                <w:t>iwajlo.angelow@nokia.com</w:t>
              </w:r>
            </w:hyperlink>
            <w:r w:rsidR="00B40F28">
              <w:rPr>
                <w:rStyle w:val="ad"/>
                <w:rFonts w:ascii="Arial" w:hAnsi="Arial" w:cs="Arial"/>
                <w:lang w:eastAsia="zh-CN"/>
              </w:rPr>
              <w:t xml:space="preserve">, </w:t>
            </w:r>
            <w:hyperlink r:id="rId10" w:history="1">
              <w:r w:rsidR="00B40F28">
                <w:rPr>
                  <w:rStyle w:val="ad"/>
                  <w:rFonts w:ascii="Arial" w:hAnsi="Arial" w:cs="Arial"/>
                  <w:lang w:eastAsia="zh-CN"/>
                </w:rPr>
                <w:t>xue.fei25@zte.com.cn</w:t>
              </w:r>
            </w:hyperlink>
            <w:r w:rsidR="00B40F28">
              <w:rPr>
                <w:rFonts w:ascii="Arial" w:hAnsi="Arial" w:cs="Arial"/>
                <w:lang w:eastAsia="zh-CN"/>
              </w:rPr>
              <w:t xml:space="preserve"> </w:t>
            </w:r>
          </w:p>
        </w:tc>
      </w:tr>
    </w:tbl>
    <w:p w14:paraId="394D7797" w14:textId="77777777" w:rsidR="006C4E32" w:rsidRPr="00B40F28"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8408A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54CA286" w14:textId="18E5789A" w:rsidR="00B40F28" w:rsidRPr="00B40F28" w:rsidRDefault="00B40F28" w:rsidP="00B40F28">
      <w:pPr>
        <w:rPr>
          <w:rFonts w:eastAsia="Yu Mincho"/>
          <w:lang w:eastAsia="ja-JP"/>
        </w:rPr>
      </w:pPr>
      <w:r>
        <w:rPr>
          <w:rFonts w:eastAsia="Yu Mincho"/>
          <w:lang w:eastAsia="ja-JP"/>
        </w:rPr>
        <w:t>The WI is on hold.</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901FB" w14:textId="77777777" w:rsidR="008927BC" w:rsidRDefault="008927BC">
      <w:r>
        <w:separator/>
      </w:r>
    </w:p>
  </w:endnote>
  <w:endnote w:type="continuationSeparator" w:id="0">
    <w:p w14:paraId="47EAD9CC" w14:textId="77777777" w:rsidR="008927BC" w:rsidRDefault="0089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F68FC">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F68F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51047" w14:textId="77777777" w:rsidR="008927BC" w:rsidRDefault="008927BC">
      <w:r>
        <w:separator/>
      </w:r>
    </w:p>
  </w:footnote>
  <w:footnote w:type="continuationSeparator" w:id="0">
    <w:p w14:paraId="6BC5432F" w14:textId="77777777" w:rsidR="008927BC" w:rsidRDefault="00892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27BC"/>
    <w:rsid w:val="00893204"/>
    <w:rsid w:val="008960DE"/>
    <w:rsid w:val="00896F82"/>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68FC"/>
    <w:rsid w:val="00B00BBE"/>
    <w:rsid w:val="00B05C93"/>
    <w:rsid w:val="00B10710"/>
    <w:rsid w:val="00B208FA"/>
    <w:rsid w:val="00B25C12"/>
    <w:rsid w:val="00B2766F"/>
    <w:rsid w:val="00B31ABC"/>
    <w:rsid w:val="00B40F28"/>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96808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15715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3</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Huawei_105</cp:lastModifiedBy>
  <cp:revision>23</cp:revision>
  <dcterms:created xsi:type="dcterms:W3CDTF">2018-11-20T14:54:00Z</dcterms:created>
  <dcterms:modified xsi:type="dcterms:W3CDTF">2022-12-05T01:42:00Z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(3)qBcISeBFTAT28hqIzzCYG/Jj7cKPaCIYMufUTNSW7rFM6s057ccIiBF5ggVL8waOSbU4T35Y
HPWA8DFfmgkAYQ6s0YKL7g6qHUihwxoy61aqOYhSamMvWlhSoIFuRDQlUj9hLY/40iVxBjv/
xpypiB6jP0KDMiVTWFjsnyDErAroxyFTsnmIbfxYGN5jQnqH7DiGsTYwz9dPdFcOmR7+A2F0
u512M/OmwA9oIpdkgy</vt:lpwstr>
  </property>
  <property fmtid="{D5CDD505-2E9C-101B-9397-08002B2CF9AE}" pid="11" name="_2015_ms_pID_7253431">
    <vt:lpwstr>pJRUpIDCjJHWgmKxbTgmFZUsrWPBm1ee7jBi8213txkbtLiCLyMwTq
BOnHnPJnXZwpeqLcsCosgNwhpBYbd0u6ZqQEChydAUsLo1ws1AwPlURZwZy5gzOAFVTSkkhx
Zk7LVmqUvKesfVLWJRWOQmLf0EPbe5Tyv3SiI+esUCXkwV1X5ewv1Qkbccq/9Uu2ifhrLp6x
o17gcwvDejUXd9SW4A0zepjl7oCIHgGwdQmX</vt:lpwstr>
  </property>
  <property fmtid="{D5CDD505-2E9C-101B-9397-08002B2CF9AE}" pid="12" name="_2015_ms_pID_7253432">
    <vt:lpwstr>ZQ==</vt:lpwstr>
  </property>
</Properties>
</file>